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2594"/>
        <w:gridCol w:w="7448"/>
        <w:gridCol w:w="1265"/>
        <w:gridCol w:w="313"/>
        <w:gridCol w:w="307"/>
        <w:gridCol w:w="1274"/>
        <w:gridCol w:w="1585"/>
        <w:gridCol w:w="64"/>
      </w:tblGrid>
      <w:tr w:rsidR="006230B0" w:rsidTr="006230B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3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>
            <w:r>
              <w:t>Приложение 1</w:t>
            </w:r>
          </w:p>
        </w:tc>
      </w:tr>
      <w:tr w:rsidR="006230B0" w:rsidTr="006230B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3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230B0" w:rsidTr="006230B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/>
        </w:tc>
        <w:tc>
          <w:tcPr>
            <w:tcW w:w="3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0B0" w:rsidRDefault="006230B0" w:rsidP="00D22447">
            <w:r>
              <w:t>от 28 июля 2023 года № 37-386</w:t>
            </w:r>
          </w:p>
        </w:tc>
      </w:tr>
      <w:tr w:rsidR="002A64A0" w:rsidTr="006230B0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</w:p>
        </w:tc>
      </w:tr>
      <w:tr w:rsidR="002A64A0" w:rsidTr="006230B0">
        <w:trPr>
          <w:gridAfter w:val="1"/>
          <w:wAfter w:w="6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B0" w:rsidRDefault="006230B0" w:rsidP="00D22447">
            <w:pPr>
              <w:jc w:val="center"/>
            </w:pPr>
          </w:p>
          <w:p w:rsidR="006230B0" w:rsidRDefault="006230B0" w:rsidP="00D22447">
            <w:pPr>
              <w:jc w:val="center"/>
            </w:pPr>
          </w:p>
          <w:p w:rsidR="002A64A0" w:rsidRDefault="002A64A0" w:rsidP="00D22447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2A64A0" w:rsidTr="006230B0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center"/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center"/>
            </w:pPr>
          </w:p>
        </w:tc>
      </w:tr>
      <w:tr w:rsidR="002A64A0" w:rsidTr="006230B0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тыс. руб.</w:t>
            </w:r>
          </w:p>
        </w:tc>
      </w:tr>
      <w:tr w:rsidR="002A64A0" w:rsidTr="006230B0">
        <w:trPr>
          <w:gridAfter w:val="1"/>
          <w:wAfter w:w="64" w:type="dxa"/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2025 год</w:t>
            </w:r>
          </w:p>
        </w:tc>
      </w:tr>
      <w:tr w:rsidR="002A64A0" w:rsidTr="006230B0">
        <w:trPr>
          <w:gridAfter w:val="1"/>
          <w:wAfter w:w="64" w:type="dxa"/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A64A0" w:rsidRDefault="002A64A0" w:rsidP="00D22447"/>
        </w:tc>
        <w:tc>
          <w:tcPr>
            <w:tcW w:w="15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4A0" w:rsidRDefault="002A64A0" w:rsidP="00D22447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/>
        </w:tc>
      </w:tr>
    </w:tbl>
    <w:p w:rsidR="002A64A0" w:rsidRPr="002A64A0" w:rsidRDefault="002A64A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2A64A0" w:rsidTr="002A64A0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4A0" w:rsidRDefault="002A64A0" w:rsidP="00D22447">
            <w:pPr>
              <w:jc w:val="center"/>
            </w:pPr>
            <w:r>
              <w:t>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A64A0" w:rsidRDefault="002A64A0" w:rsidP="00D22447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11 253 122,8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12 566 002,4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7 250 000,0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8 371 813,0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7 250 000,0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8 371 813,0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86 752,8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86 752,8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274 271,0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303 286,0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8 548,0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35 191,0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39 099,0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236 580,0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255 639,0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2 537 632,0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2 756 111,0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694 762,0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734 556,0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1 394 022,0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1 552 938,0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448 848,0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468 617,0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222 998,6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260 006,0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641 183,3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601 875,3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506 513,7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498 067,5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370 160,0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367 715,0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39 435,0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33 435,0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127,2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96 790,3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96 790,3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246,4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13 444,6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10 182,0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77 226,1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64 430,2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43 752,5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29 195,6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13 630,0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13 630,0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109 159,7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92 815,0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89 058,6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91 738,2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1 007,4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1 076,8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19 093,7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67 763,4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52 870,7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11 627,6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3 589,3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476,2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44 577,9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4 889,0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1 389,0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3 314,5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32 013,8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26 842,6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6 271,0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5 508,3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22 414 825,8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14 533 728,1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12 837 809,6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22 456 312,7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14 533 728,1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12 837 809,6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11 882 719,8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6 119 681,8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4 425 115,3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4 412 138,5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1 377 546,2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276 393,3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12 621,5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446 821,0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443 123,0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440 905,3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544 060,2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162 484,5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2 268 878,2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1 714 227,7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7 034,9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99 895,5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178 000,0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3 542,3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236 155,4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5 800,4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453 762,8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84 630,0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3 927,8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3 662,9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746 000,0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15 221,9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36 629,3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3 000,6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3 027,6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1 378 549,3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202 987,7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8 572 535,6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8 154 727,9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8 162 258,1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4 949 724,6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4 802 177,5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12 216,0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12 216,0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5 638,2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5 638,2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2 819,1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2 819,1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37 117,9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37 117,9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31 009,9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31 009,9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10 468,5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315 934,9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315 934,9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171 974,9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186 724,2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112 634,6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113 023,0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19 212,4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19 212,4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7 242,3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7 242,3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2 564 097,1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2 307 743,5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585,3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44 910,0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22 455,0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3 288,9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1 770,1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1 770,1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24,6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281 508,8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282 806,8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2 001 057,3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259 318,4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250 436,2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71 129,0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70 512,1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45 381,5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52 032,0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175 411,4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179 924,1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171 595,7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679 463,3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44 000,0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27 593,4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150 151,0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lastRenderedPageBreak/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A64A0" w:rsidRDefault="002A64A0" w:rsidP="00D22447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rPr>
                <w:color w:val="FF0000"/>
              </w:rPr>
              <w:t>-42 191,0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64A0" w:rsidRDefault="002A64A0" w:rsidP="00D22447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A64A0" w:rsidRDefault="002A64A0" w:rsidP="00D22447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rPr>
                <w:color w:val="FF0000"/>
              </w:rPr>
              <w:t>-42 191,0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 </w:t>
            </w:r>
          </w:p>
        </w:tc>
      </w:tr>
      <w:tr w:rsidR="002A64A0" w:rsidTr="002A64A0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33 667 948,6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>
            <w:pPr>
              <w:jc w:val="right"/>
            </w:pPr>
            <w:r>
              <w:t>26 328 313,2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A0" w:rsidRDefault="002A64A0" w:rsidP="00D22447">
            <w:pPr>
              <w:jc w:val="right"/>
            </w:pPr>
            <w:r>
              <w:t>25 403 812,0</w:t>
            </w:r>
          </w:p>
        </w:tc>
      </w:tr>
      <w:tr w:rsidR="002A64A0" w:rsidTr="002A64A0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</w:tr>
      <w:tr w:rsidR="002A64A0" w:rsidTr="002A64A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4A0" w:rsidRDefault="002A64A0" w:rsidP="00D22447"/>
        </w:tc>
      </w:tr>
    </w:tbl>
    <w:p w:rsidR="00E2598B" w:rsidRPr="002A64A0" w:rsidRDefault="00E2598B" w:rsidP="002A64A0"/>
    <w:sectPr w:rsidR="00E2598B" w:rsidRPr="002A64A0" w:rsidSect="002A64A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51B" w:rsidRDefault="007E651B" w:rsidP="002A64A0">
      <w:r>
        <w:separator/>
      </w:r>
    </w:p>
  </w:endnote>
  <w:endnote w:type="continuationSeparator" w:id="1">
    <w:p w:rsidR="007E651B" w:rsidRDefault="007E651B" w:rsidP="002A6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51B" w:rsidRDefault="007E651B" w:rsidP="002A64A0">
      <w:r>
        <w:separator/>
      </w:r>
    </w:p>
  </w:footnote>
  <w:footnote w:type="continuationSeparator" w:id="1">
    <w:p w:rsidR="007E651B" w:rsidRDefault="007E651B" w:rsidP="002A6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4A0" w:rsidRDefault="00886E44" w:rsidP="006413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4A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4A0" w:rsidRDefault="002A64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4A0" w:rsidRDefault="00886E44" w:rsidP="006413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4A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B0">
      <w:rPr>
        <w:rStyle w:val="a7"/>
        <w:noProof/>
      </w:rPr>
      <w:t>14</w:t>
    </w:r>
    <w:r>
      <w:rPr>
        <w:rStyle w:val="a7"/>
      </w:rPr>
      <w:fldChar w:fldCharType="end"/>
    </w:r>
  </w:p>
  <w:p w:rsidR="002A64A0" w:rsidRDefault="002A64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2A64A0"/>
    <w:rsid w:val="00183A1D"/>
    <w:rsid w:val="002A64A0"/>
    <w:rsid w:val="002C3F39"/>
    <w:rsid w:val="002D47EF"/>
    <w:rsid w:val="00344E07"/>
    <w:rsid w:val="006230B0"/>
    <w:rsid w:val="006808C6"/>
    <w:rsid w:val="007E651B"/>
    <w:rsid w:val="008712E7"/>
    <w:rsid w:val="00886E44"/>
    <w:rsid w:val="00990764"/>
    <w:rsid w:val="00A24CAF"/>
    <w:rsid w:val="00A925EB"/>
    <w:rsid w:val="00B912FD"/>
    <w:rsid w:val="00E2598B"/>
    <w:rsid w:val="00E70656"/>
    <w:rsid w:val="00E834E8"/>
    <w:rsid w:val="00EC22E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6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64A0"/>
  </w:style>
  <w:style w:type="paragraph" w:styleId="a5">
    <w:name w:val="footer"/>
    <w:basedOn w:val="a"/>
    <w:link w:val="a6"/>
    <w:uiPriority w:val="99"/>
    <w:semiHidden/>
    <w:unhideWhenUsed/>
    <w:rsid w:val="002A64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64A0"/>
  </w:style>
  <w:style w:type="character" w:styleId="a7">
    <w:name w:val="page number"/>
    <w:basedOn w:val="a0"/>
    <w:uiPriority w:val="99"/>
    <w:semiHidden/>
    <w:unhideWhenUsed/>
    <w:rsid w:val="002A6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VE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14</Pages>
  <Words>4031</Words>
  <Characters>22981</Characters>
  <Application>Microsoft Office Word</Application>
  <DocSecurity>0</DocSecurity>
  <Lines>191</Lines>
  <Paragraphs>53</Paragraphs>
  <ScaleCrop>false</ScaleCrop>
  <Company/>
  <LinksUpToDate>false</LinksUpToDate>
  <CharactersWithSpaces>26959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MatveevaEO</dc:creator>
  <cp:lastModifiedBy>Самсонова Елена Эдуардовна</cp:lastModifiedBy>
  <cp:revision>5</cp:revision>
  <dcterms:created xsi:type="dcterms:W3CDTF">2023-07-27T11:25:00Z</dcterms:created>
  <dcterms:modified xsi:type="dcterms:W3CDTF">2023-07-27T13:16:00Z</dcterms:modified>
</cp:coreProperties>
</file>